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0BC" w:rsidRDefault="004C20BC" w:rsidP="004C20B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p w:rsidR="004C20BC" w:rsidRDefault="004C20BC" w:rsidP="004C20BC">
      <w:pPr>
        <w:jc w:val="center"/>
        <w:rPr>
          <w:sz w:val="28"/>
          <w:szCs w:val="28"/>
        </w:rPr>
      </w:pPr>
      <w:r>
        <w:rPr>
          <w:sz w:val="28"/>
          <w:szCs w:val="28"/>
        </w:rPr>
        <w:t>студентів 1курсу першого (бакалаврського) РВО</w:t>
      </w:r>
    </w:p>
    <w:p w:rsidR="004C20BC" w:rsidRDefault="004C20BC" w:rsidP="004C20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факультету систем </w:t>
      </w:r>
      <w:r>
        <w:rPr>
          <w:sz w:val="28"/>
          <w:szCs w:val="28"/>
        </w:rPr>
        <w:t xml:space="preserve">і засобів масової комунікації </w:t>
      </w:r>
    </w:p>
    <w:p w:rsidR="004C20BC" w:rsidRDefault="004C20BC" w:rsidP="004C20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спеціальність 061 Журналістика</w:t>
      </w:r>
    </w:p>
    <w:p w:rsidR="004C20BC" w:rsidRDefault="004C20BC" w:rsidP="004C20B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з визначеним рейтингом успішності на підставі конкурсного балу</w:t>
      </w:r>
    </w:p>
    <w:p w:rsidR="004C20BC" w:rsidRDefault="004C20BC" w:rsidP="004C20BC">
      <w:pPr>
        <w:jc w:val="center"/>
        <w:rPr>
          <w:sz w:val="28"/>
          <w:szCs w:val="28"/>
          <w:lang w:val="ru-RU"/>
        </w:rPr>
      </w:pPr>
    </w:p>
    <w:p w:rsidR="004C20BC" w:rsidRDefault="004C20BC" w:rsidP="004C20BC">
      <w:pPr>
        <w:rPr>
          <w:sz w:val="28"/>
          <w:szCs w:val="28"/>
          <w:lang w:val="en-US"/>
        </w:rPr>
      </w:pPr>
      <w:r>
        <w:rPr>
          <w:b/>
          <w:sz w:val="28"/>
          <w:szCs w:val="28"/>
        </w:rPr>
        <w:t>ОП Журналістика,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Реклама та зв’язки з громадськістю</w:t>
      </w:r>
      <w:r>
        <w:rPr>
          <w:sz w:val="28"/>
          <w:szCs w:val="28"/>
          <w:lang w:val="ru-RU"/>
        </w:rPr>
        <w:t xml:space="preserve">    1 курс</w:t>
      </w:r>
      <w:r>
        <w:rPr>
          <w:sz w:val="28"/>
          <w:szCs w:val="28"/>
          <w:lang w:val="en-US"/>
        </w:rPr>
        <w:t xml:space="preserve">   </w:t>
      </w:r>
    </w:p>
    <w:tbl>
      <w:tblPr>
        <w:tblpPr w:leftFromText="180" w:rightFromText="180" w:vertAnchor="text" w:horzAnchor="margin" w:tblpX="40" w:tblpY="111"/>
        <w:tblOverlap w:val="never"/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4500"/>
        <w:gridCol w:w="1800"/>
        <w:gridCol w:w="1780"/>
      </w:tblGrid>
      <w:tr w:rsidR="004C20BC" w:rsidRPr="00226619" w:rsidTr="004C20BC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226619">
              <w:rPr>
                <w:sz w:val="28"/>
                <w:szCs w:val="28"/>
              </w:rPr>
              <w:t>№ з/п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Прізвище, ім’я по-батькові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Академічна група *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Конкурсний бал</w:t>
            </w:r>
          </w:p>
        </w:tc>
      </w:tr>
      <w:tr w:rsidR="004C20BC" w:rsidRPr="00226619" w:rsidTr="004C20BC">
        <w:trPr>
          <w:trHeight w:val="14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ind w:left="-709"/>
              <w:jc w:val="center"/>
              <w:rPr>
                <w:sz w:val="28"/>
                <w:szCs w:val="28"/>
                <w:lang w:val="en-US"/>
              </w:rPr>
            </w:pPr>
            <w:r w:rsidRPr="00226619">
              <w:rPr>
                <w:sz w:val="28"/>
                <w:szCs w:val="28"/>
              </w:rPr>
              <w:t xml:space="preserve">           </w:t>
            </w:r>
            <w:r w:rsidRPr="00226619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C" w:rsidRPr="00226619" w:rsidRDefault="004C20BC" w:rsidP="004C20BC">
            <w:pPr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Литвиненко Софія Яківна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ЗР-23-1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194,055</w:t>
            </w:r>
          </w:p>
        </w:tc>
      </w:tr>
      <w:tr w:rsidR="004C20BC" w:rsidRPr="00226619" w:rsidTr="004C20BC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 xml:space="preserve">  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0BC" w:rsidRPr="00226619" w:rsidRDefault="004C20BC" w:rsidP="004C20BC">
            <w:pPr>
              <w:rPr>
                <w:bCs/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Онищенко Марія Олександрівна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ЗЖ-23-1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187,436</w:t>
            </w:r>
          </w:p>
        </w:tc>
      </w:tr>
      <w:tr w:rsidR="004C20BC" w:rsidRPr="00226619" w:rsidTr="004C20BC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 xml:space="preserve">  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0BC" w:rsidRPr="00226619" w:rsidRDefault="004C20BC" w:rsidP="004C20BC">
            <w:pPr>
              <w:rPr>
                <w:bCs/>
                <w:sz w:val="28"/>
                <w:szCs w:val="28"/>
              </w:rPr>
            </w:pPr>
            <w:proofErr w:type="spellStart"/>
            <w:r w:rsidRPr="00226619">
              <w:rPr>
                <w:bCs/>
                <w:sz w:val="28"/>
                <w:szCs w:val="28"/>
              </w:rPr>
              <w:t>Фесан</w:t>
            </w:r>
            <w:proofErr w:type="spellEnd"/>
            <w:r w:rsidRPr="00226619">
              <w:rPr>
                <w:bCs/>
                <w:sz w:val="28"/>
                <w:szCs w:val="28"/>
              </w:rPr>
              <w:t xml:space="preserve"> Станіслава Сергіївна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ЗЖ-23-1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183,508</w:t>
            </w:r>
          </w:p>
        </w:tc>
      </w:tr>
      <w:tr w:rsidR="004C20BC" w:rsidRPr="00226619" w:rsidTr="004C20BC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 xml:space="preserve"> 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0BC" w:rsidRPr="00226619" w:rsidRDefault="004C20BC" w:rsidP="004C20BC">
            <w:pPr>
              <w:rPr>
                <w:bCs/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Рибка Яна Анатоліївна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ЗЖ-23-1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182,425</w:t>
            </w:r>
          </w:p>
        </w:tc>
      </w:tr>
      <w:tr w:rsidR="004C20BC" w:rsidRPr="00226619" w:rsidTr="004C20BC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 xml:space="preserve"> 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0BC" w:rsidRPr="00226619" w:rsidRDefault="004C20BC" w:rsidP="004C20BC">
            <w:pPr>
              <w:rPr>
                <w:bCs/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Носок Ольга Олексіївна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bCs/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ЗР-23-1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172,692</w:t>
            </w:r>
          </w:p>
        </w:tc>
      </w:tr>
      <w:tr w:rsidR="004C20BC" w:rsidRPr="00226619" w:rsidTr="004C20BC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 xml:space="preserve"> 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0BC" w:rsidRPr="00226619" w:rsidRDefault="004C20BC" w:rsidP="004C20BC">
            <w:pPr>
              <w:rPr>
                <w:bCs/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Шилов Гліб Сергійович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ЗЖ-23-1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161,815</w:t>
            </w:r>
          </w:p>
        </w:tc>
      </w:tr>
      <w:tr w:rsidR="004C20BC" w:rsidRPr="00226619" w:rsidTr="004C20BC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tabs>
                <w:tab w:val="left" w:pos="240"/>
              </w:tabs>
              <w:ind w:left="-142" w:right="-18"/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 xml:space="preserve"> 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0BC" w:rsidRPr="00226619" w:rsidRDefault="004C20BC" w:rsidP="004C20BC">
            <w:pPr>
              <w:rPr>
                <w:bCs/>
                <w:sz w:val="28"/>
                <w:szCs w:val="28"/>
              </w:rPr>
            </w:pPr>
            <w:proofErr w:type="spellStart"/>
            <w:r w:rsidRPr="00226619">
              <w:rPr>
                <w:bCs/>
                <w:sz w:val="28"/>
                <w:szCs w:val="28"/>
              </w:rPr>
              <w:t>Онопко</w:t>
            </w:r>
            <w:proofErr w:type="spellEnd"/>
            <w:r w:rsidRPr="00226619">
              <w:rPr>
                <w:bCs/>
                <w:sz w:val="28"/>
                <w:szCs w:val="28"/>
              </w:rPr>
              <w:t xml:space="preserve"> Софія Миколаївна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bCs/>
                <w:sz w:val="28"/>
                <w:szCs w:val="28"/>
              </w:rPr>
              <w:t>ЗЖ-23-1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C" w:rsidRPr="00226619" w:rsidRDefault="004C20BC" w:rsidP="004C20BC">
            <w:pPr>
              <w:jc w:val="center"/>
              <w:rPr>
                <w:sz w:val="28"/>
                <w:szCs w:val="28"/>
              </w:rPr>
            </w:pPr>
            <w:r w:rsidRPr="00226619">
              <w:rPr>
                <w:sz w:val="28"/>
                <w:szCs w:val="28"/>
              </w:rPr>
              <w:t>144,300</w:t>
            </w:r>
          </w:p>
        </w:tc>
      </w:tr>
      <w:bookmarkEnd w:id="0"/>
    </w:tbl>
    <w:p w:rsidR="0096467A" w:rsidRDefault="0096467A"/>
    <w:p w:rsidR="00494EA4" w:rsidRDefault="00494EA4"/>
    <w:p w:rsidR="00494EA4" w:rsidRDefault="00494EA4"/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83D7F"/>
    <w:rsid w:val="00140675"/>
    <w:rsid w:val="001B7897"/>
    <w:rsid w:val="001D2666"/>
    <w:rsid w:val="00226619"/>
    <w:rsid w:val="00227D45"/>
    <w:rsid w:val="00321E81"/>
    <w:rsid w:val="0035373A"/>
    <w:rsid w:val="00485FA8"/>
    <w:rsid w:val="00494EA4"/>
    <w:rsid w:val="004C20BC"/>
    <w:rsid w:val="005A21A3"/>
    <w:rsid w:val="00680E16"/>
    <w:rsid w:val="006967B1"/>
    <w:rsid w:val="0096467A"/>
    <w:rsid w:val="00A833EE"/>
    <w:rsid w:val="00F43DC5"/>
    <w:rsid w:val="00F71871"/>
    <w:rsid w:val="00F9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919BC2-0BBD-43DC-8C42-ABF6FFF8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52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2019-07-09T08:17:00Z</dcterms:created>
  <dcterms:modified xsi:type="dcterms:W3CDTF">2023-10-16T07:06:00Z</dcterms:modified>
</cp:coreProperties>
</file>